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 w:rsidR="00DE2F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405673" w:rsidRDefault="00D13030" w:rsidP="00D13030">
      <w:pPr>
        <w:pStyle w:val="FootnoteText"/>
        <w:spacing w:before="120"/>
        <w:rPr>
          <w:rFonts w:ascii="TH SarabunPSK" w:hAnsi="TH SarabunPSK" w:cs="TH SarabunPSK" w:hint="cs"/>
          <w:sz w:val="16"/>
          <w:szCs w:val="16"/>
          <w:u w:val="dotted"/>
          <w:cs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05673" w:rsidRPr="00405673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-ถ้ามี-</w:t>
      </w:r>
      <w:r w:rsidR="00405673" w:rsidRPr="0040567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  <w:r w:rsidR="00405673">
        <w:rPr>
          <w:rFonts w:ascii="TH SarabunPSK" w:hAnsi="TH SarabunPSK" w:cs="TH SarabunPSK"/>
          <w:sz w:val="16"/>
          <w:szCs w:val="16"/>
          <w:u w:val="dotted"/>
          <w:cs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6C7F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6C7F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035EC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A62987" w:rsidRDefault="00A6298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A62987" w:rsidP="006B52E9">
            <w:pPr>
              <w:pStyle w:val="FootnoteText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A62987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0DB" w:rsidRDefault="00E370DB">
      <w:r>
        <w:separator/>
      </w:r>
    </w:p>
  </w:endnote>
  <w:endnote w:type="continuationSeparator" w:id="0">
    <w:p w:rsidR="00E370DB" w:rsidRDefault="00E3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0DB" w:rsidRDefault="00E370DB">
      <w:r>
        <w:separator/>
      </w:r>
    </w:p>
  </w:footnote>
  <w:footnote w:type="continuationSeparator" w:id="0">
    <w:p w:rsidR="00E370DB" w:rsidRDefault="00E37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57F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57F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5EC2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1120"/>
    <w:rsid w:val="003442D0"/>
    <w:rsid w:val="00392BCF"/>
    <w:rsid w:val="003C0A40"/>
    <w:rsid w:val="003C1567"/>
    <w:rsid w:val="003C507F"/>
    <w:rsid w:val="003C7CA9"/>
    <w:rsid w:val="003D079B"/>
    <w:rsid w:val="003F2C9C"/>
    <w:rsid w:val="003F35B6"/>
    <w:rsid w:val="0040051C"/>
    <w:rsid w:val="00405673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D7D71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C7FA9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15A9E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0777"/>
    <w:rsid w:val="00A62987"/>
    <w:rsid w:val="00A645B0"/>
    <w:rsid w:val="00A65481"/>
    <w:rsid w:val="00A66ADB"/>
    <w:rsid w:val="00A742A2"/>
    <w:rsid w:val="00A830FE"/>
    <w:rsid w:val="00A84D31"/>
    <w:rsid w:val="00AA57F5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6336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D16DA"/>
    <w:rsid w:val="00DE2F9A"/>
    <w:rsid w:val="00DF27F4"/>
    <w:rsid w:val="00DF7BCF"/>
    <w:rsid w:val="00E022D9"/>
    <w:rsid w:val="00E06205"/>
    <w:rsid w:val="00E13E33"/>
    <w:rsid w:val="00E35685"/>
    <w:rsid w:val="00E370DB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CA2CC-2C92-4FB1-BF8D-ECAF533B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2015-01-19T07:15:00Z</cp:lastPrinted>
  <dcterms:created xsi:type="dcterms:W3CDTF">2017-01-06T02:10:00Z</dcterms:created>
  <dcterms:modified xsi:type="dcterms:W3CDTF">2018-02-01T07:43:00Z</dcterms:modified>
</cp:coreProperties>
</file>